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DA8A9" w14:textId="77777777" w:rsidR="00100A1E" w:rsidRDefault="00100A1E" w:rsidP="00100A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PHILPOT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648C517B" w14:textId="77777777" w:rsidR="00100A1E" w:rsidRDefault="00100A1E" w:rsidP="00100A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Elstow</w:t>
      </w:r>
      <w:proofErr w:type="spellEnd"/>
      <w:r>
        <w:rPr>
          <w:rFonts w:ascii="Times New Roman" w:hAnsi="Times New Roman" w:cs="Times New Roman"/>
          <w:sz w:val="24"/>
          <w:szCs w:val="24"/>
        </w:rPr>
        <w:t>, Bedfordshire.</w:t>
      </w:r>
    </w:p>
    <w:p w14:paraId="761EBFB6" w14:textId="77777777" w:rsidR="00100A1E" w:rsidRDefault="00100A1E" w:rsidP="00100A1E">
      <w:pPr>
        <w:rPr>
          <w:rFonts w:ascii="Times New Roman" w:hAnsi="Times New Roman" w:cs="Times New Roman"/>
          <w:sz w:val="24"/>
          <w:szCs w:val="24"/>
        </w:rPr>
      </w:pPr>
    </w:p>
    <w:p w14:paraId="14AD95C4" w14:textId="77777777" w:rsidR="00100A1E" w:rsidRDefault="00100A1E" w:rsidP="00100A1E">
      <w:pPr>
        <w:rPr>
          <w:rFonts w:ascii="Times New Roman" w:hAnsi="Times New Roman" w:cs="Times New Roman"/>
          <w:sz w:val="24"/>
          <w:szCs w:val="24"/>
        </w:rPr>
      </w:pPr>
    </w:p>
    <w:p w14:paraId="6257425D" w14:textId="77777777" w:rsidR="00100A1E" w:rsidRDefault="00100A1E" w:rsidP="00100A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Alice(q.v.).</w:t>
      </w:r>
    </w:p>
    <w:p w14:paraId="4899D289" w14:textId="77777777" w:rsidR="00100A1E" w:rsidRDefault="00100A1E" w:rsidP="00100A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502EA90F" w14:textId="77777777" w:rsidR="00100A1E" w:rsidRDefault="00100A1E" w:rsidP="00100A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p.32)</w:t>
      </w:r>
    </w:p>
    <w:p w14:paraId="291895BE" w14:textId="77777777" w:rsidR="00100A1E" w:rsidRDefault="00100A1E" w:rsidP="00100A1E">
      <w:pPr>
        <w:rPr>
          <w:rFonts w:ascii="Times New Roman" w:hAnsi="Times New Roman" w:cs="Times New Roman"/>
          <w:sz w:val="24"/>
          <w:szCs w:val="24"/>
        </w:rPr>
      </w:pPr>
    </w:p>
    <w:p w14:paraId="2F356614" w14:textId="77777777" w:rsidR="00100A1E" w:rsidRDefault="00100A1E" w:rsidP="00100A1E">
      <w:pPr>
        <w:rPr>
          <w:rFonts w:ascii="Times New Roman" w:hAnsi="Times New Roman" w:cs="Times New Roman"/>
          <w:sz w:val="24"/>
          <w:szCs w:val="24"/>
        </w:rPr>
      </w:pPr>
    </w:p>
    <w:p w14:paraId="2E99CEC1" w14:textId="77777777" w:rsidR="00100A1E" w:rsidRDefault="00100A1E" w:rsidP="00100A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</w:t>
      </w:r>
      <w:r>
        <w:rPr>
          <w:rFonts w:ascii="Times New Roman" w:hAnsi="Times New Roman" w:cs="Times New Roman"/>
          <w:sz w:val="24"/>
          <w:szCs w:val="24"/>
        </w:rPr>
        <w:tab/>
        <w:t>1405</w:t>
      </w:r>
      <w:r>
        <w:rPr>
          <w:rFonts w:ascii="Times New Roman" w:hAnsi="Times New Roman" w:cs="Times New Roman"/>
          <w:sz w:val="24"/>
          <w:szCs w:val="24"/>
        </w:rPr>
        <w:tab/>
        <w:t>They were licensed for an oratory.   (ibid.)</w:t>
      </w:r>
    </w:p>
    <w:p w14:paraId="5D9D9283" w14:textId="77777777" w:rsidR="00100A1E" w:rsidRDefault="00100A1E" w:rsidP="00100A1E">
      <w:pPr>
        <w:rPr>
          <w:rFonts w:ascii="Times New Roman" w:hAnsi="Times New Roman" w:cs="Times New Roman"/>
          <w:sz w:val="24"/>
          <w:szCs w:val="24"/>
        </w:rPr>
      </w:pPr>
    </w:p>
    <w:p w14:paraId="010A819D" w14:textId="77777777" w:rsidR="00100A1E" w:rsidRDefault="00100A1E" w:rsidP="00100A1E">
      <w:pPr>
        <w:rPr>
          <w:rFonts w:ascii="Times New Roman" w:hAnsi="Times New Roman" w:cs="Times New Roman"/>
          <w:sz w:val="24"/>
          <w:szCs w:val="24"/>
        </w:rPr>
      </w:pPr>
    </w:p>
    <w:p w14:paraId="0B1B053B" w14:textId="77777777" w:rsidR="00100A1E" w:rsidRDefault="00100A1E" w:rsidP="00100A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November 2022</w:t>
      </w:r>
    </w:p>
    <w:p w14:paraId="7D1550F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1F43B" w14:textId="77777777" w:rsidR="00482CB8" w:rsidRDefault="00482CB8" w:rsidP="009139A6">
      <w:r>
        <w:separator/>
      </w:r>
    </w:p>
  </w:endnote>
  <w:endnote w:type="continuationSeparator" w:id="0">
    <w:p w14:paraId="3CAD7CF7" w14:textId="77777777" w:rsidR="00482CB8" w:rsidRDefault="00482C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7C2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6DB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CAA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9F758" w14:textId="77777777" w:rsidR="00482CB8" w:rsidRDefault="00482CB8" w:rsidP="009139A6">
      <w:r>
        <w:separator/>
      </w:r>
    </w:p>
  </w:footnote>
  <w:footnote w:type="continuationSeparator" w:id="0">
    <w:p w14:paraId="12CA1C93" w14:textId="77777777" w:rsidR="00482CB8" w:rsidRDefault="00482C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3C3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82F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72D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A1E"/>
    <w:rsid w:val="000666E0"/>
    <w:rsid w:val="00100A1E"/>
    <w:rsid w:val="002510B7"/>
    <w:rsid w:val="00482CB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464B0"/>
  <w15:chartTrackingRefBased/>
  <w15:docId w15:val="{1C591882-8F33-48F3-B67D-8C9EA17B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A1E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2023-03-06T21:52:00Z</dcterms:created>
  <dcterms:modified xsi:type="dcterms:W3CDTF">2023-03-06T21:53:00Z</dcterms:modified>
</cp:coreProperties>
</file>